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188FC1E3" w:rsidR="00ED5196" w:rsidRPr="000D6013" w:rsidRDefault="0049169E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169E">
              <w:rPr>
                <w:rFonts w:asciiTheme="minorHAnsi" w:hAnsiTheme="minorHAnsi" w:cstheme="minorHAnsi"/>
                <w:sz w:val="22"/>
                <w:szCs w:val="22"/>
              </w:rPr>
              <w:t>602-01/22-04/0003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06EF8D10" w:rsidR="00294A5E" w:rsidRPr="00FC21C2" w:rsidRDefault="00A42466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C60A9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C60A9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0E7E" w14:textId="77777777" w:rsidR="00C60A96" w:rsidRDefault="00C60A96">
      <w:r>
        <w:separator/>
      </w:r>
    </w:p>
  </w:endnote>
  <w:endnote w:type="continuationSeparator" w:id="0">
    <w:p w14:paraId="48922FDE" w14:textId="77777777" w:rsidR="00C60A96" w:rsidRDefault="00C6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86FE" w14:textId="77777777" w:rsidR="00C60A96" w:rsidRDefault="00C60A96">
      <w:r>
        <w:separator/>
      </w:r>
    </w:p>
  </w:footnote>
  <w:footnote w:type="continuationSeparator" w:id="0">
    <w:p w14:paraId="31776DB4" w14:textId="77777777" w:rsidR="00C60A96" w:rsidRDefault="00C60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0A96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801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2022-05-11T13:19:00Z</dcterms:created>
  <dcterms:modified xsi:type="dcterms:W3CDTF">2022-05-11T13:19:00Z</dcterms:modified>
</cp:coreProperties>
</file>